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075CB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CHAMBRE (formerly RUNCOURTE)</w:t>
      </w:r>
      <w:r>
        <w:rPr>
          <w:rFonts w:cs="Times New Roman"/>
          <w:szCs w:val="24"/>
        </w:rPr>
        <w:t xml:space="preserve">         (d.ca.1480)</w:t>
      </w:r>
    </w:p>
    <w:p w14:paraId="4943C217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Northampton.</w:t>
      </w:r>
    </w:p>
    <w:p w14:paraId="4779C1EC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25116536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2764805E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Thomas.</w:t>
      </w:r>
    </w:p>
    <w:p w14:paraId="559D4F05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E5FAD">
          <w:rPr>
            <w:rStyle w:val="Hyperlink"/>
            <w:rFonts w:cs="Times New Roman"/>
            <w:szCs w:val="24"/>
          </w:rPr>
          <w:t>https://www.medievalgenealogy.org.uk/wills/index_C.shtml</w:t>
        </w:r>
      </w:hyperlink>
      <w:r>
        <w:rPr>
          <w:rFonts w:cs="Times New Roman"/>
          <w:szCs w:val="24"/>
        </w:rPr>
        <w:t xml:space="preserve"> )</w:t>
      </w:r>
    </w:p>
    <w:p w14:paraId="0EED477D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3FDC43A0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001B3A54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Her Will was proved.    (ibid.)</w:t>
      </w:r>
    </w:p>
    <w:p w14:paraId="2F995CE4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298D6F66" w14:textId="77777777" w:rsidR="00414956" w:rsidRDefault="00414956" w:rsidP="00414956">
      <w:pPr>
        <w:pStyle w:val="NoSpacing"/>
        <w:rPr>
          <w:rFonts w:cs="Times New Roman"/>
          <w:szCs w:val="24"/>
        </w:rPr>
      </w:pPr>
    </w:p>
    <w:p w14:paraId="31F75261" w14:textId="77777777" w:rsidR="00414956" w:rsidRDefault="00414956" w:rsidP="004149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2025</w:t>
      </w:r>
    </w:p>
    <w:p w14:paraId="165302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9C4" w14:textId="77777777" w:rsidR="00414956" w:rsidRDefault="00414956" w:rsidP="009139A6">
      <w:r>
        <w:separator/>
      </w:r>
    </w:p>
  </w:endnote>
  <w:endnote w:type="continuationSeparator" w:id="0">
    <w:p w14:paraId="73141294" w14:textId="77777777" w:rsidR="00414956" w:rsidRDefault="00414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A5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ADE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1A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21824" w14:textId="77777777" w:rsidR="00414956" w:rsidRDefault="00414956" w:rsidP="009139A6">
      <w:r>
        <w:separator/>
      </w:r>
    </w:p>
  </w:footnote>
  <w:footnote w:type="continuationSeparator" w:id="0">
    <w:p w14:paraId="5C44EECD" w14:textId="77777777" w:rsidR="00414956" w:rsidRDefault="00414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2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4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0F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56"/>
    <w:rsid w:val="000666E0"/>
    <w:rsid w:val="000A2E7A"/>
    <w:rsid w:val="001307AC"/>
    <w:rsid w:val="00190DFA"/>
    <w:rsid w:val="002510B7"/>
    <w:rsid w:val="00270799"/>
    <w:rsid w:val="002737D5"/>
    <w:rsid w:val="00357E4A"/>
    <w:rsid w:val="00414956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ED208D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2806"/>
  <w15:chartTrackingRefBased/>
  <w15:docId w15:val="{D190AC14-0905-4404-B80D-F4CE3822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4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C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2025-06-28T18:31:00Z</dcterms:created>
  <dcterms:modified xsi:type="dcterms:W3CDTF">2025-06-28T18:35:00Z</dcterms:modified>
</cp:coreProperties>
</file>